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B9825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CRANSLE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d.1406-7)</w:t>
      </w:r>
    </w:p>
    <w:p w14:paraId="6E28A7C5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8B912B9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101B3F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F22A24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 </w:t>
      </w:r>
    </w:p>
    <w:p w14:paraId="704749EB" w14:textId="77777777" w:rsidR="00B50D9C" w:rsidRDefault="00B50D9C" w:rsidP="00B50D9C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p.250)</w:t>
      </w:r>
    </w:p>
    <w:p w14:paraId="79EBA7F7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Oct.1407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097A8A3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2D636F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4C7A95" w14:textId="77777777" w:rsidR="00B50D9C" w:rsidRDefault="00B50D9C" w:rsidP="00B50D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006AE9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B6E78" w14:textId="77777777" w:rsidR="00B50D9C" w:rsidRDefault="00B50D9C" w:rsidP="009139A6">
      <w:r>
        <w:separator/>
      </w:r>
    </w:p>
  </w:endnote>
  <w:endnote w:type="continuationSeparator" w:id="0">
    <w:p w14:paraId="57F40971" w14:textId="77777777" w:rsidR="00B50D9C" w:rsidRDefault="00B50D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DB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E4D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64F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C2BD2" w14:textId="77777777" w:rsidR="00B50D9C" w:rsidRDefault="00B50D9C" w:rsidP="009139A6">
      <w:r>
        <w:separator/>
      </w:r>
    </w:p>
  </w:footnote>
  <w:footnote w:type="continuationSeparator" w:id="0">
    <w:p w14:paraId="05A98AB9" w14:textId="77777777" w:rsidR="00B50D9C" w:rsidRDefault="00B50D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A07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C7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98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D9C"/>
    <w:rsid w:val="000666E0"/>
    <w:rsid w:val="002510B7"/>
    <w:rsid w:val="005C130B"/>
    <w:rsid w:val="00826F5C"/>
    <w:rsid w:val="009139A6"/>
    <w:rsid w:val="009448BB"/>
    <w:rsid w:val="00A3176C"/>
    <w:rsid w:val="00AE65F8"/>
    <w:rsid w:val="00B50D9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FA963"/>
  <w15:chartTrackingRefBased/>
  <w15:docId w15:val="{3C4511A2-9E52-4876-8099-E20DD0F0D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D9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2022-04-26T10:01:00Z</dcterms:created>
  <dcterms:modified xsi:type="dcterms:W3CDTF">2022-04-26T10:02:00Z</dcterms:modified>
</cp:coreProperties>
</file>